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B3210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dida-ccc-C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BD7997">
                                  <w:rPr>
                                    <w:rStyle w:val="Style2"/>
                                  </w:rPr>
                                  <w:t>01</w:t>
                                </w:r>
                                <w:r w:rsidR="008D6464">
                                  <w:rPr>
                                    <w:rStyle w:val="Style2"/>
                                  </w:rPr>
                                  <w:t>/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201</w:t>
                                </w:r>
                                <w:r w:rsidR="00BD7997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B3210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dida-ccc-C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 w:rsidR="00BD7997">
                            <w:rPr>
                              <w:rStyle w:val="Style2"/>
                            </w:rPr>
                            <w:t>01</w:t>
                          </w:r>
                          <w:r w:rsidR="008D6464">
                            <w:rPr>
                              <w:rStyle w:val="Style2"/>
                            </w:rPr>
                            <w:t>/</w:t>
                          </w:r>
                          <w:r w:rsidR="00AD647F">
                            <w:rPr>
                              <w:rStyle w:val="Style2"/>
                            </w:rPr>
                            <w:t>201</w:t>
                          </w:r>
                          <w:r w:rsidR="00BD7997">
                            <w:rPr>
                              <w:rStyle w:val="Style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D799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BD799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D799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BD799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D799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BD7997" w:rsidRPr="00BD79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D799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BD7997" w:rsidRPr="00BD7997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85811-5E1E-43D3-B345-91AC2648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13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19</cp:revision>
  <cp:lastPrinted>2017-09-11T13:32:00Z</cp:lastPrinted>
  <dcterms:created xsi:type="dcterms:W3CDTF">2016-03-21T20:27:00Z</dcterms:created>
  <dcterms:modified xsi:type="dcterms:W3CDTF">2018-03-23T17:11:00Z</dcterms:modified>
</cp:coreProperties>
</file>