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CA5599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96.65pt;margin-top:12.0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CA559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DIDA-DAF-CM-2018-</w:t>
                          </w:r>
                          <w:r w:rsidR="008E2400" w:rsidRPr="008E2400">
                            <w:rPr>
                              <w:rStyle w:val="Style2"/>
                            </w:rPr>
                            <w:t>0</w:t>
                          </w:r>
                          <w:r>
                            <w:rPr>
                              <w:rStyle w:val="Style2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CA559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CA5599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CA559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CA5599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5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 w:val="restart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bookmarkStart w:id="0" w:name="_GoBack"/>
      <w:bookmarkEnd w:id="0"/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A5599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A5599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CA559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64696"/>
    <w:rsid w:val="00D90D49"/>
    <w:rsid w:val="00DC5D96"/>
    <w:rsid w:val="00DD4F3E"/>
    <w:rsid w:val="00E13E55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8151D-E875-4CC6-B0CA-1F25235CE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105</TotalTime>
  <Pages>3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9</cp:revision>
  <cp:lastPrinted>2011-03-04T18:27:00Z</cp:lastPrinted>
  <dcterms:created xsi:type="dcterms:W3CDTF">2011-03-04T18:31:00Z</dcterms:created>
  <dcterms:modified xsi:type="dcterms:W3CDTF">2018-03-22T19:22:00Z</dcterms:modified>
</cp:coreProperties>
</file>